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82"/>
        <w:gridCol w:w="108"/>
        <w:gridCol w:w="3416"/>
        <w:gridCol w:w="3486"/>
        <w:gridCol w:w="3483"/>
      </w:tblGrid>
      <w:tr w:rsidR="00014178" w:rsidRPr="00353044" w:rsidTr="00457C13">
        <w:tc>
          <w:tcPr>
            <w:tcW w:w="3682" w:type="dxa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t xml:space="preserve">Име и пезиме </w:t>
            </w:r>
          </w:p>
          <w:p w:rsidR="00014178" w:rsidRPr="00353044" w:rsidRDefault="00014178" w:rsidP="00353044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sr-Cyrl-CS"/>
              </w:rPr>
            </w:pPr>
          </w:p>
          <w:p w:rsidR="00014178" w:rsidRPr="00353044" w:rsidRDefault="00014178" w:rsidP="00353044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sr-Cyrl-CS"/>
              </w:rPr>
            </w:pPr>
          </w:p>
          <w:p w:rsidR="00014178" w:rsidRPr="00353044" w:rsidRDefault="00014178" w:rsidP="00353044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524" w:type="dxa"/>
            <w:gridSpan w:val="2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t xml:space="preserve">Датум рођења  и матични број </w:t>
            </w:r>
          </w:p>
        </w:tc>
        <w:tc>
          <w:tcPr>
            <w:tcW w:w="3486" w:type="dxa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t>Адреса ,телефони,меил</w:t>
            </w:r>
          </w:p>
        </w:tc>
        <w:tc>
          <w:tcPr>
            <w:tcW w:w="3483" w:type="dxa"/>
          </w:tcPr>
          <w:p w:rsidR="00014178" w:rsidRPr="00457C13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t>Особитости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о ученику </w:t>
            </w:r>
          </w:p>
        </w:tc>
      </w:tr>
      <w:tr w:rsidR="00014178" w:rsidRPr="00353044" w:rsidTr="00457C13">
        <w:tc>
          <w:tcPr>
            <w:tcW w:w="14175" w:type="dxa"/>
            <w:gridSpan w:val="5"/>
          </w:tcPr>
          <w:p w:rsidR="00014178" w:rsidRPr="00353044" w:rsidRDefault="00014178" w:rsidP="0035304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t xml:space="preserve">НАСТАВНИ ПРЕДМЕТ </w:t>
            </w:r>
            <w:r w:rsidRPr="00353044">
              <w:rPr>
                <w:rFonts w:ascii="Times New Roman" w:hAnsi="Times New Roman" w:cs="Times New Roman"/>
                <w:b/>
                <w:bCs/>
                <w:lang w:val="sr-Cyrl-CS"/>
              </w:rPr>
              <w:t>СРПСКИ ЈЕЗИК</w:t>
            </w:r>
          </w:p>
        </w:tc>
      </w:tr>
      <w:tr w:rsidR="00014178" w:rsidRPr="00353044" w:rsidTr="00457C13">
        <w:tc>
          <w:tcPr>
            <w:tcW w:w="3790" w:type="dxa"/>
            <w:gridSpan w:val="2"/>
            <w:tcBorders>
              <w:bottom w:val="single" w:sz="4" w:space="0" w:color="auto"/>
            </w:tcBorders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t>ОПИС ПОСТИГНУЋА</w:t>
            </w:r>
          </w:p>
        </w:tc>
        <w:tc>
          <w:tcPr>
            <w:tcW w:w="3416" w:type="dxa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t xml:space="preserve">АНГАЖОВАЊЕ УЧЕНИКА </w:t>
            </w:r>
          </w:p>
        </w:tc>
        <w:tc>
          <w:tcPr>
            <w:tcW w:w="3486" w:type="dxa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t xml:space="preserve">ПРЕПОРУКА  ЗА  ДАЉИ   РАД </w:t>
            </w:r>
          </w:p>
        </w:tc>
        <w:tc>
          <w:tcPr>
            <w:tcW w:w="3483" w:type="dxa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t>ПОНАШАЊЕ УЧЕНИКА НА ЧАСУ</w:t>
            </w:r>
          </w:p>
        </w:tc>
      </w:tr>
      <w:tr w:rsidR="00014178" w:rsidRPr="00353044" w:rsidTr="00457C13">
        <w:tc>
          <w:tcPr>
            <w:tcW w:w="3790" w:type="dxa"/>
            <w:gridSpan w:val="2"/>
            <w:tcBorders>
              <w:top w:val="single" w:sz="4" w:space="0" w:color="auto"/>
            </w:tcBorders>
          </w:tcPr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353044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ЧИТАЊЕ  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правилно и разговетно чита реченице као целине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 xml:space="preserve">поштује интерпукцијске знаке 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прилагођава читање ситуацији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 xml:space="preserve">ишчитава по слоговима 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 xml:space="preserve">сриче слово по слово 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одређује пасусе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 xml:space="preserve">одређује строфе и стихове 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</w:tc>
        <w:tc>
          <w:tcPr>
            <w:tcW w:w="3416" w:type="dxa"/>
            <w:vMerge w:val="restart"/>
          </w:tcPr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самостално се укључује у тематску дискусију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радо прихвата понуђене активности током часа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усмерене пажње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самосталан/несамосталан у раду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преузима/не преузима одговорност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сарађује/не сарађује у групи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тражи/не тражи додатна објашњења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допуњује одговоре примеримаиз искуства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користи друге изворе знања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 xml:space="preserve">мотивисан/немотивисан 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истрајава на датимзахтевима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 xml:space="preserve"> уважава сугестије и коригује своје грешке 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користи се примерима које су други наводили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 xml:space="preserve">осмишљава краће стихове 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902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5304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3486" w:type="dxa"/>
            <w:vMerge w:val="restart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3" w:type="dxa"/>
            <w:vMerge w:val="restart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4178" w:rsidRPr="00353044" w:rsidTr="00457C13">
        <w:tc>
          <w:tcPr>
            <w:tcW w:w="3790" w:type="dxa"/>
            <w:gridSpan w:val="2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353044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РАЗУМЕВАЊЕ ПРОЧИТАНОГ 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издваја ликове и њихове особине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 xml:space="preserve">разликује позитивне и негативне поступке  ликова 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повезује одређено осећање са ликом из текста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одређује време и место радње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 xml:space="preserve">уочава след догађаја 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 xml:space="preserve">сажето препричава 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изражава свој став о прочитаном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 xml:space="preserve">уме да прави поређења 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проналази у тексту тражену информацију ишчитавањем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разликује народне умотворине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</w:tc>
        <w:tc>
          <w:tcPr>
            <w:tcW w:w="3416" w:type="dxa"/>
            <w:vMerge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  <w:vMerge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3" w:type="dxa"/>
            <w:vMerge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4178" w:rsidRPr="00353044" w:rsidTr="00457C13">
        <w:tc>
          <w:tcPr>
            <w:tcW w:w="3790" w:type="dxa"/>
            <w:gridSpan w:val="2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353044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ГОВОРНА ВЕЖБА 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уз помоћна питања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користи детаље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  <w:tab w:val="right" w:pos="3612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заокружује целину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 xml:space="preserve">објашњава догађаје 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наводи детаље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богат речник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</w:tc>
        <w:tc>
          <w:tcPr>
            <w:tcW w:w="3416" w:type="dxa"/>
            <w:vMerge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486" w:type="dxa"/>
            <w:vMerge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3" w:type="dxa"/>
            <w:vMerge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4178" w:rsidRPr="00353044" w:rsidTr="00457C13">
        <w:tc>
          <w:tcPr>
            <w:tcW w:w="3790" w:type="dxa"/>
            <w:gridSpan w:val="2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353044">
              <w:rPr>
                <w:rFonts w:ascii="Times New Roman" w:hAnsi="Times New Roman" w:cs="Times New Roman"/>
                <w:b/>
                <w:bCs/>
                <w:lang w:val="sr-Cyrl-CS"/>
              </w:rPr>
              <w:t>ПРАВОПИС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 xml:space="preserve">правилно употребљава велико слово 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правилно набраја и користи знаке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одрећује редослед реченица у краћој причи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3416" w:type="dxa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3" w:type="dxa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4178" w:rsidRPr="00353044" w:rsidTr="00457C13">
        <w:tc>
          <w:tcPr>
            <w:tcW w:w="3790" w:type="dxa"/>
            <w:gridSpan w:val="2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353044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ГРАМАТИКА 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одређује реченице по значењу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препознаје реченице по облику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саставља реченице  према захтеву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3416" w:type="dxa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3" w:type="dxa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4178" w:rsidRPr="00353044" w:rsidTr="00457C13">
        <w:tc>
          <w:tcPr>
            <w:tcW w:w="3790" w:type="dxa"/>
            <w:gridSpan w:val="2"/>
          </w:tcPr>
          <w:p w:rsidR="00014178" w:rsidRPr="00353044" w:rsidRDefault="00014178" w:rsidP="00353044">
            <w:pPr>
              <w:tabs>
                <w:tab w:val="left" w:pos="132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353044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РЕЦИТОВАЊЕ И  ДРАМАТИЗАЦИЈА 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правилна дикција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 xml:space="preserve">одлична интонација 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 xml:space="preserve">разумевање стихова 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правилне паузе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учесник/ца такмичења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успешно изводи дијалог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</w:tc>
        <w:tc>
          <w:tcPr>
            <w:tcW w:w="3416" w:type="dxa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6" w:type="dxa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83" w:type="dxa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14178" w:rsidRPr="00457C13" w:rsidTr="00457C13">
        <w:tc>
          <w:tcPr>
            <w:tcW w:w="3790" w:type="dxa"/>
            <w:gridSpan w:val="2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353044">
              <w:rPr>
                <w:rFonts w:ascii="Times New Roman" w:hAnsi="Times New Roman" w:cs="Times New Roman"/>
                <w:b/>
                <w:bCs/>
                <w:lang w:val="sr-Cyrl-CS"/>
              </w:rPr>
              <w:t>ПИСМЕНО ИЗРАЖАВАЊЕ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читљив и правилан рукопис</w:t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уредна свеска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записује краћи дијалог према слици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353044">
              <w:rPr>
                <w:rFonts w:ascii="Times New Roman" w:hAnsi="Times New Roman" w:cs="Times New Roman"/>
                <w:lang w:val="sr-Cyrl-CS"/>
              </w:rPr>
              <w:sym w:font="Wingdings 2" w:char="F0A3"/>
            </w:r>
            <w:r w:rsidRPr="00353044">
              <w:rPr>
                <w:rFonts w:ascii="Times New Roman" w:hAnsi="Times New Roman" w:cs="Times New Roman"/>
                <w:lang w:val="sr-Cyrl-CS"/>
              </w:rPr>
              <w:t>записује краћи дијалог према тексту</w:t>
            </w:r>
            <w:r w:rsidRPr="00353044">
              <w:rPr>
                <w:rFonts w:ascii="Times New Roman" w:hAnsi="Times New Roman" w:cs="Times New Roman"/>
                <w:lang w:val="sr-Cyrl-CS"/>
              </w:rPr>
              <w:tab/>
            </w:r>
          </w:p>
          <w:p w:rsidR="00014178" w:rsidRPr="00353044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416" w:type="dxa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486" w:type="dxa"/>
          </w:tcPr>
          <w:p w:rsidR="00014178" w:rsidRPr="00457C13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83" w:type="dxa"/>
          </w:tcPr>
          <w:p w:rsidR="00014178" w:rsidRPr="00457C13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14178" w:rsidRPr="00457C13" w:rsidTr="00457C13">
        <w:tc>
          <w:tcPr>
            <w:tcW w:w="3790" w:type="dxa"/>
            <w:gridSpan w:val="2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353044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ДОМАЋИ ЗАДАЦИ </w:t>
            </w:r>
          </w:p>
          <w:p w:rsidR="00014178" w:rsidRPr="00457C13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Cir Times_New_Roman" w:hAnsi="Cir Times_New_Roman" w:cs="Cir Times_New_Roman"/>
                <w:lang w:val="sr-Cyrl-CS"/>
              </w:rPr>
            </w:pPr>
            <w:r w:rsidRPr="00457C13">
              <w:rPr>
                <w:rFonts w:ascii="Cir Times_New_Roman" w:hAnsi="Cir Times_New_Roman" w:cs="Cir Times_New_Roman"/>
                <w:lang w:val="sr-Cyrl-CS"/>
              </w:rPr>
              <w:sym w:font="Wingdings 2" w:char="F0A3"/>
            </w:r>
            <w:r w:rsidRPr="00457C13">
              <w:rPr>
                <w:lang w:val="sr-Cyrl-CS"/>
              </w:rPr>
              <w:t>редовни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 xml:space="preserve"> </w:t>
            </w:r>
            <w:r w:rsidRPr="00457C13">
              <w:rPr>
                <w:lang w:val="sr-Cyrl-CS"/>
              </w:rPr>
              <w:t>и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 xml:space="preserve"> </w:t>
            </w:r>
            <w:r w:rsidRPr="00457C13">
              <w:rPr>
                <w:lang w:val="sr-Cyrl-CS"/>
              </w:rPr>
              <w:t>потпуни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 xml:space="preserve"> 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ab/>
            </w:r>
          </w:p>
          <w:p w:rsidR="00014178" w:rsidRPr="00457C13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Cir Times_New_Roman" w:hAnsi="Cir Times_New_Roman" w:cs="Cir Times_New_Roman"/>
                <w:lang w:val="sr-Cyrl-CS"/>
              </w:rPr>
            </w:pPr>
            <w:r w:rsidRPr="00457C13">
              <w:rPr>
                <w:rFonts w:ascii="Cir Times_New_Roman" w:hAnsi="Cir Times_New_Roman" w:cs="Cir Times_New_Roman"/>
                <w:lang w:val="sr-Cyrl-CS"/>
              </w:rPr>
              <w:sym w:font="Wingdings 2" w:char="F0A3"/>
            </w:r>
            <w:r w:rsidRPr="00457C13">
              <w:rPr>
                <w:lang w:val="sr-Cyrl-CS"/>
              </w:rPr>
              <w:t>одлично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 xml:space="preserve"> </w:t>
            </w:r>
            <w:r w:rsidRPr="00457C13">
              <w:rPr>
                <w:lang w:val="sr-Cyrl-CS"/>
              </w:rPr>
              <w:t>презентовање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 xml:space="preserve"> 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ab/>
            </w:r>
          </w:p>
          <w:p w:rsidR="00014178" w:rsidRPr="00457C13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Cir Times_New_Roman" w:hAnsi="Cir Times_New_Roman" w:cs="Cir Times_New_Roman"/>
                <w:lang w:val="sr-Cyrl-CS"/>
              </w:rPr>
            </w:pPr>
            <w:r w:rsidRPr="00457C13">
              <w:rPr>
                <w:rFonts w:ascii="Cir Times_New_Roman" w:hAnsi="Cir Times_New_Roman" w:cs="Cir Times_New_Roman"/>
                <w:lang w:val="sr-Cyrl-CS"/>
              </w:rPr>
              <w:sym w:font="Wingdings 2" w:char="F0A3"/>
            </w:r>
            <w:r w:rsidRPr="00457C13">
              <w:rPr>
                <w:lang w:val="sr-Cyrl-CS"/>
              </w:rPr>
              <w:t>несигурно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 xml:space="preserve"> </w:t>
            </w:r>
            <w:r w:rsidRPr="00457C13">
              <w:rPr>
                <w:lang w:val="sr-Cyrl-CS"/>
              </w:rPr>
              <w:t>презентовање</w:t>
            </w:r>
          </w:p>
          <w:p w:rsidR="00014178" w:rsidRPr="00457C13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Cir Times_New_Roman" w:hAnsi="Cir Times_New_Roman" w:cs="Cir Times_New_Roman"/>
                <w:lang w:val="sr-Cyrl-CS"/>
              </w:rPr>
            </w:pPr>
            <w:r w:rsidRPr="00457C13">
              <w:rPr>
                <w:rFonts w:ascii="Cir Times_New_Roman" w:hAnsi="Cir Times_New_Roman" w:cs="Cir Times_New_Roman"/>
                <w:lang w:val="sr-Cyrl-CS"/>
              </w:rPr>
              <w:sym w:font="Wingdings 2" w:char="F0A3"/>
            </w:r>
            <w:r w:rsidRPr="00457C13">
              <w:rPr>
                <w:lang w:val="sr-Cyrl-CS"/>
              </w:rPr>
              <w:t>непотпуни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>/</w:t>
            </w:r>
            <w:r w:rsidRPr="00457C13">
              <w:rPr>
                <w:lang w:val="sr-Cyrl-CS"/>
              </w:rPr>
              <w:t>незавршени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ab/>
            </w:r>
          </w:p>
          <w:p w:rsidR="00014178" w:rsidRPr="00457C13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Cir Times_New_Roman" w:hAnsi="Cir Times_New_Roman" w:cs="Cir Times_New_Roman"/>
                <w:lang w:val="sr-Cyrl-CS"/>
              </w:rPr>
            </w:pPr>
            <w:r w:rsidRPr="00457C13">
              <w:rPr>
                <w:rFonts w:ascii="Cir Times_New_Roman" w:hAnsi="Cir Times_New_Roman" w:cs="Cir Times_New_Roman"/>
                <w:lang w:val="sr-Cyrl-CS"/>
              </w:rPr>
              <w:sym w:font="Wingdings 2" w:char="F0A3"/>
            </w:r>
            <w:r w:rsidRPr="00457C13">
              <w:rPr>
                <w:lang w:val="sr-Cyrl-CS"/>
              </w:rPr>
              <w:t>често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>/</w:t>
            </w:r>
            <w:r w:rsidRPr="00457C13">
              <w:rPr>
                <w:lang w:val="sr-Cyrl-CS"/>
              </w:rPr>
              <w:t>понекад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 xml:space="preserve"> </w:t>
            </w:r>
            <w:r w:rsidRPr="00457C13">
              <w:rPr>
                <w:lang w:val="sr-Cyrl-CS"/>
              </w:rPr>
              <w:t>заборавља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ab/>
            </w:r>
          </w:p>
          <w:p w:rsidR="00014178" w:rsidRPr="00457C13" w:rsidRDefault="00014178" w:rsidP="00353044">
            <w:pPr>
              <w:tabs>
                <w:tab w:val="left" w:pos="2190"/>
              </w:tabs>
              <w:spacing w:after="0" w:line="240" w:lineRule="auto"/>
              <w:rPr>
                <w:rFonts w:ascii="Cir Times_New_Roman" w:hAnsi="Cir Times_New_Roman" w:cs="Cir Times_New_Roman"/>
                <w:lang w:val="sr-Cyrl-CS"/>
              </w:rPr>
            </w:pPr>
            <w:r w:rsidRPr="00457C13">
              <w:rPr>
                <w:rFonts w:ascii="Cir Times_New_Roman" w:hAnsi="Cir Times_New_Roman" w:cs="Cir Times_New_Roman"/>
                <w:lang w:val="sr-Cyrl-CS"/>
              </w:rPr>
              <w:sym w:font="Wingdings 2" w:char="F0A3"/>
            </w:r>
            <w:r w:rsidRPr="00457C13">
              <w:rPr>
                <w:lang w:val="sr-Cyrl-CS"/>
              </w:rPr>
              <w:t>јавна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 xml:space="preserve"> </w:t>
            </w:r>
            <w:r w:rsidRPr="00457C13">
              <w:rPr>
                <w:lang w:val="sr-Cyrl-CS"/>
              </w:rPr>
              <w:t>похвала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 xml:space="preserve"> </w:t>
            </w:r>
            <w:r w:rsidRPr="00457C13">
              <w:rPr>
                <w:lang w:val="sr-Cyrl-CS"/>
              </w:rPr>
              <w:t>у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 xml:space="preserve"> </w:t>
            </w:r>
            <w:r w:rsidRPr="00457C13">
              <w:rPr>
                <w:lang w:val="sr-Cyrl-CS"/>
              </w:rPr>
              <w:t>разреду</w:t>
            </w:r>
            <w:r w:rsidRPr="00457C13">
              <w:rPr>
                <w:rFonts w:ascii="Cir Times_New_Roman" w:hAnsi="Cir Times_New_Roman" w:cs="Cir Times_New_Roman"/>
                <w:lang w:val="sr-Cyrl-CS"/>
              </w:rPr>
              <w:tab/>
            </w:r>
          </w:p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3416" w:type="dxa"/>
          </w:tcPr>
          <w:p w:rsidR="00014178" w:rsidRPr="00353044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3486" w:type="dxa"/>
          </w:tcPr>
          <w:p w:rsidR="00014178" w:rsidRPr="00457C13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83" w:type="dxa"/>
          </w:tcPr>
          <w:p w:rsidR="00014178" w:rsidRPr="00457C13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14178" w:rsidRPr="00457C13" w:rsidTr="00457C13">
        <w:tc>
          <w:tcPr>
            <w:tcW w:w="3790" w:type="dxa"/>
            <w:gridSpan w:val="2"/>
          </w:tcPr>
          <w:p w:rsidR="00014178" w:rsidRPr="00457C13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16" w:type="dxa"/>
          </w:tcPr>
          <w:p w:rsidR="00014178" w:rsidRPr="00457C13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86" w:type="dxa"/>
          </w:tcPr>
          <w:p w:rsidR="00014178" w:rsidRPr="00457C13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83" w:type="dxa"/>
          </w:tcPr>
          <w:p w:rsidR="00014178" w:rsidRPr="00457C13" w:rsidRDefault="00014178" w:rsidP="00353044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014178" w:rsidRPr="00457C13" w:rsidRDefault="00014178">
      <w:pPr>
        <w:rPr>
          <w:rFonts w:ascii="Times New Roman" w:hAnsi="Times New Roman" w:cs="Times New Roman"/>
          <w:lang w:val="ru-RU"/>
        </w:rPr>
      </w:pPr>
    </w:p>
    <w:sectPr w:rsidR="00014178" w:rsidRPr="00457C13" w:rsidSect="00F616FF">
      <w:pgSz w:w="16839" w:h="11907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ir Times_New_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16FF"/>
    <w:rsid w:val="00014178"/>
    <w:rsid w:val="0004715A"/>
    <w:rsid w:val="000F5A96"/>
    <w:rsid w:val="00184A67"/>
    <w:rsid w:val="001B0F50"/>
    <w:rsid w:val="001F1DD5"/>
    <w:rsid w:val="002229FA"/>
    <w:rsid w:val="00225EB8"/>
    <w:rsid w:val="002C4B46"/>
    <w:rsid w:val="00353044"/>
    <w:rsid w:val="003A3159"/>
    <w:rsid w:val="00457C13"/>
    <w:rsid w:val="005B0A44"/>
    <w:rsid w:val="005D0283"/>
    <w:rsid w:val="00665ED6"/>
    <w:rsid w:val="00735A3E"/>
    <w:rsid w:val="00825FA1"/>
    <w:rsid w:val="00836DC1"/>
    <w:rsid w:val="008835B0"/>
    <w:rsid w:val="00A002A0"/>
    <w:rsid w:val="00A0598D"/>
    <w:rsid w:val="00B4337C"/>
    <w:rsid w:val="00C70DCF"/>
    <w:rsid w:val="00D46494"/>
    <w:rsid w:val="00D945A7"/>
    <w:rsid w:val="00E0577E"/>
    <w:rsid w:val="00E54BE0"/>
    <w:rsid w:val="00E730C5"/>
    <w:rsid w:val="00E90F42"/>
    <w:rsid w:val="00EF0089"/>
    <w:rsid w:val="00F61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FA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16FF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321</Words>
  <Characters>1836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Име и пезиме </dc:title>
  <dc:subject/>
  <dc:creator>User</dc:creator>
  <cp:keywords/>
  <dc:description/>
  <cp:lastModifiedBy>User</cp:lastModifiedBy>
  <cp:revision>3</cp:revision>
  <dcterms:created xsi:type="dcterms:W3CDTF">2013-08-16T14:58:00Z</dcterms:created>
  <dcterms:modified xsi:type="dcterms:W3CDTF">2013-08-16T15:00:00Z</dcterms:modified>
</cp:coreProperties>
</file>